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828"/>
        <w:gridCol w:w="1080"/>
        <w:gridCol w:w="1122"/>
        <w:gridCol w:w="1482"/>
      </w:tblGrid>
      <w:tr w:rsidR="00A85745" w:rsidRPr="00A85745" w:rsidTr="003A1C8B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A85745" w:rsidRPr="00A85745" w:rsidRDefault="00A85745" w:rsidP="00A8574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</w:pPr>
            <w:r w:rsidRPr="00A8574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</w:t>
            </w:r>
            <w:r w:rsidRPr="00A8574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: </w:t>
            </w:r>
            <w:bookmarkStart w:id="0" w:name="_GoBack"/>
            <w:proofErr w:type="spellStart"/>
            <w:r w:rsidRPr="00A8574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Πιπέτες</w:t>
            </w:r>
            <w:proofErr w:type="spellEnd"/>
            <w:r w:rsidRPr="00A8574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Pasteur </w:t>
            </w:r>
            <w:r w:rsidRPr="00A8574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πλαστικές</w:t>
            </w:r>
            <w:r w:rsidRPr="00A8574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  <w:bookmarkEnd w:id="0"/>
          </w:p>
        </w:tc>
      </w:tr>
      <w:tr w:rsidR="00A85745" w:rsidRPr="00A85745" w:rsidTr="003A1C8B">
        <w:trPr>
          <w:trHeight w:val="654"/>
          <w:jc w:val="center"/>
        </w:trPr>
        <w:tc>
          <w:tcPr>
            <w:tcW w:w="988" w:type="dxa"/>
            <w:shd w:val="clear" w:color="000000" w:fill="FFFF99"/>
            <w:vAlign w:val="center"/>
            <w:hideMark/>
          </w:tcPr>
          <w:p w:rsidR="00A85745" w:rsidRPr="00A85745" w:rsidRDefault="00A85745" w:rsidP="00A8574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8574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828" w:type="dxa"/>
            <w:shd w:val="clear" w:color="000000" w:fill="FFFF99"/>
            <w:vAlign w:val="center"/>
            <w:hideMark/>
          </w:tcPr>
          <w:p w:rsidR="00A85745" w:rsidRPr="00A85745" w:rsidRDefault="00A85745" w:rsidP="00A8574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8574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85745" w:rsidRPr="00A85745" w:rsidRDefault="00A85745" w:rsidP="00A8574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8574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85745" w:rsidRPr="00A85745" w:rsidRDefault="00A85745" w:rsidP="00A8574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8574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A85745" w:rsidRPr="00A85745" w:rsidRDefault="00A85745" w:rsidP="00A8574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8574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A85745" w:rsidRPr="00A85745" w:rsidTr="003A1C8B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A85745" w:rsidRPr="00A85745" w:rsidRDefault="00A85745" w:rsidP="00A8574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8574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A85745" w:rsidRPr="00A85745" w:rsidRDefault="00A85745" w:rsidP="00A8574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8574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85745" w:rsidRPr="00A85745" w:rsidRDefault="00A85745" w:rsidP="00A8574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8574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85745" w:rsidRPr="00A85745" w:rsidRDefault="00A85745" w:rsidP="00A8574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8574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A85745" w:rsidRPr="00A85745" w:rsidRDefault="00A85745" w:rsidP="00A8574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8574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A85745" w:rsidRPr="00A85745" w:rsidTr="003A1C8B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A85745" w:rsidRPr="00A85745" w:rsidRDefault="00A85745" w:rsidP="00A8574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85745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A85745" w:rsidRPr="00A85745" w:rsidRDefault="00A85745" w:rsidP="00A8574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8574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A8574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A8574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A8574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85745" w:rsidRPr="00A85745" w:rsidRDefault="00A85745" w:rsidP="00A8574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8574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85745" w:rsidRPr="00A85745" w:rsidRDefault="00A85745" w:rsidP="00A8574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8574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A85745" w:rsidRPr="00A85745" w:rsidRDefault="00A85745" w:rsidP="00A8574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8574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A85745" w:rsidRPr="00A85745" w:rsidTr="003A1C8B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A85745" w:rsidRPr="00A85745" w:rsidRDefault="00A85745" w:rsidP="00A8574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8574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85745" w:rsidRPr="00A85745" w:rsidRDefault="00A85745" w:rsidP="00A85745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A8574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Πιπέτες</w:t>
            </w:r>
            <w:proofErr w:type="spellEnd"/>
            <w:r w:rsidRPr="00A85745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8574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Pasteur</w:t>
            </w:r>
            <w:proofErr w:type="spellEnd"/>
            <w:r w:rsidRPr="00A85745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, πλαστικές των 3 </w:t>
            </w:r>
            <w:proofErr w:type="spellStart"/>
            <w:r w:rsidRPr="00A8574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mL</w:t>
            </w:r>
            <w:proofErr w:type="spellEnd"/>
            <w:r w:rsidRPr="00A85745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8574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Poir</w:t>
            </w:r>
            <w:proofErr w:type="spellEnd"/>
            <w:r w:rsidRPr="00A8574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85745" w:rsidRPr="00A85745" w:rsidRDefault="00A85745" w:rsidP="00A8574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8574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85745" w:rsidRPr="00A85745" w:rsidRDefault="00A85745" w:rsidP="00A8574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8574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A85745" w:rsidRPr="00A85745" w:rsidRDefault="00A85745" w:rsidP="00A8574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8574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A85745" w:rsidRPr="00A85745" w:rsidTr="003A1C8B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A85745" w:rsidRPr="00A85745" w:rsidRDefault="00A85745" w:rsidP="00A8574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A85745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85745" w:rsidRPr="00A85745" w:rsidRDefault="00A85745" w:rsidP="00A8574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85745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85745" w:rsidRPr="00A85745" w:rsidRDefault="00A85745" w:rsidP="00A85745">
            <w:pPr>
              <w:jc w:val="center"/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A85745">
              <w:rPr>
                <w:rFonts w:ascii="Tahoma" w:hAnsi="Tahoma" w:cs="Tahoma"/>
                <w:sz w:val="18"/>
                <w:szCs w:val="18"/>
              </w:rPr>
              <w:t>5000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85745" w:rsidRPr="00A85745" w:rsidRDefault="00A85745" w:rsidP="00A8574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8574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A85745" w:rsidRPr="00A85745" w:rsidRDefault="00A85745" w:rsidP="00A8574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8574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</w:tbl>
    <w:p w:rsidR="00B43CAA" w:rsidRPr="00D2557A" w:rsidRDefault="00B43CAA" w:rsidP="00D2557A"/>
    <w:sectPr w:rsidR="00B43CAA" w:rsidRPr="00D2557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A85745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12787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BF26F48F</Template>
  <TotalTime>1</TotalTime>
  <Pages>1</Pages>
  <Words>36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2025-11-24T17:32:00Z</dcterms:created>
  <dcterms:modified xsi:type="dcterms:W3CDTF">2025-11-24T17:32:00Z</dcterms:modified>
</cp:coreProperties>
</file>